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8"/>
        <w:gridCol w:w="2160"/>
      </w:tblGrid>
      <w:tr w:rsidR="00640369" w:rsidRPr="0058604D" w:rsidTr="003F5D5F">
        <w:tc>
          <w:tcPr>
            <w:tcW w:w="958" w:type="dxa"/>
          </w:tcPr>
          <w:p w:rsidR="00640369" w:rsidRPr="0058604D" w:rsidRDefault="00640369" w:rsidP="002C5A35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r w:rsidRPr="0058604D">
              <w:rPr>
                <w:rStyle w:val="FontStyle16"/>
                <w:rFonts w:cs="Arial Narrow"/>
                <w:spacing w:val="20"/>
                <w:sz w:val="22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640369" w:rsidRPr="0058604D" w:rsidRDefault="00640369" w:rsidP="00C206E9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r w:rsidRPr="0058604D"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 xml:space="preserve">     26247 /</w:t>
            </w:r>
            <w:r w:rsidRPr="0058604D">
              <w:rPr>
                <w:rStyle w:val="FontStyle16"/>
                <w:rFonts w:cs="Arial Narrow"/>
                <w:spacing w:val="20"/>
                <w:sz w:val="22"/>
                <w:lang/>
              </w:rPr>
              <w:t>п-</w:t>
            </w:r>
            <w:r w:rsidRPr="0058604D">
              <w:rPr>
                <w:rStyle w:val="FontStyle16"/>
                <w:rFonts w:cs="Arial Narrow"/>
                <w:spacing w:val="20"/>
                <w:sz w:val="22"/>
              </w:rPr>
              <w:t>1</w:t>
            </w:r>
          </w:p>
        </w:tc>
      </w:tr>
      <w:tr w:rsidR="00640369" w:rsidRPr="0058604D" w:rsidTr="003F5D5F">
        <w:tc>
          <w:tcPr>
            <w:tcW w:w="958" w:type="dxa"/>
          </w:tcPr>
          <w:p w:rsidR="00640369" w:rsidRPr="0058604D" w:rsidRDefault="00640369" w:rsidP="002C5A35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r w:rsidRPr="0058604D">
              <w:rPr>
                <w:rStyle w:val="FontStyle16"/>
                <w:rFonts w:cs="Arial Narrow"/>
                <w:spacing w:val="20"/>
                <w:sz w:val="22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640369" w:rsidRPr="0058604D" w:rsidRDefault="00640369" w:rsidP="00C206E9">
            <w:pPr>
              <w:spacing w:after="0"/>
              <w:rPr>
                <w:rStyle w:val="FontStyle16"/>
                <w:rFonts w:cs="Arial Narrow"/>
                <w:spacing w:val="20"/>
                <w:sz w:val="22"/>
                <w:lang w:val="sr-Latn-CS"/>
              </w:rPr>
            </w:pPr>
            <w:r w:rsidRPr="0058604D">
              <w:rPr>
                <w:rStyle w:val="FontStyle16"/>
                <w:rFonts w:cs="Arial Narrow"/>
                <w:spacing w:val="20"/>
                <w:sz w:val="22"/>
                <w:lang/>
              </w:rPr>
              <w:t>2</w:t>
            </w:r>
            <w:r w:rsidRPr="0058604D">
              <w:rPr>
                <w:rStyle w:val="FontStyle16"/>
                <w:rFonts w:cs="Arial Narrow"/>
                <w:spacing w:val="20"/>
                <w:sz w:val="22"/>
              </w:rPr>
              <w:t>0</w:t>
            </w:r>
            <w:r>
              <w:rPr>
                <w:rStyle w:val="FontStyle16"/>
                <w:rFonts w:cs="Arial Narrow"/>
                <w:spacing w:val="20"/>
                <w:sz w:val="22"/>
              </w:rPr>
              <w:t>.</w:t>
            </w:r>
            <w:r w:rsidRPr="0058604D">
              <w:rPr>
                <w:rStyle w:val="FontStyle16"/>
                <w:rFonts w:cs="Arial Narrow"/>
                <w:spacing w:val="20"/>
                <w:sz w:val="22"/>
              </w:rPr>
              <w:t>8.</w:t>
            </w:r>
            <w:r w:rsidRPr="0058604D"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>2018.године</w:t>
            </w:r>
          </w:p>
        </w:tc>
      </w:tr>
    </w:tbl>
    <w:p w:rsidR="00640369" w:rsidRDefault="00640369" w:rsidP="002C5A35">
      <w:pPr>
        <w:spacing w:after="0"/>
        <w:ind w:left="720"/>
        <w:rPr>
          <w:rFonts w:ascii="Arial Narrow" w:hAnsi="Arial Narrow" w:cs="Arial"/>
          <w:b/>
          <w:lang/>
        </w:rPr>
      </w:pPr>
    </w:p>
    <w:p w:rsidR="00640369" w:rsidRPr="005C41D6" w:rsidRDefault="00640369" w:rsidP="002C5A35">
      <w:pPr>
        <w:spacing w:after="0"/>
        <w:ind w:left="720"/>
        <w:rPr>
          <w:rFonts w:ascii="Arial Narrow" w:hAnsi="Arial Narrow" w:cs="Arial"/>
          <w:b/>
          <w:lang/>
        </w:rPr>
      </w:pPr>
      <w:bookmarkStart w:id="0" w:name="_GoBack"/>
      <w:bookmarkEnd w:id="0"/>
    </w:p>
    <w:p w:rsidR="00640369" w:rsidRPr="00AC0454" w:rsidRDefault="00640369" w:rsidP="002C5A35">
      <w:pPr>
        <w:spacing w:after="0"/>
        <w:ind w:left="720"/>
        <w:rPr>
          <w:rFonts w:ascii="Arial Narrow" w:hAnsi="Arial Narrow" w:cs="Arial"/>
          <w:b/>
          <w:lang w:val="sr-Latn-CS"/>
        </w:rPr>
      </w:pPr>
    </w:p>
    <w:p w:rsidR="00640369" w:rsidRPr="00AC0454" w:rsidRDefault="00640369" w:rsidP="002C5A35">
      <w:pPr>
        <w:spacing w:after="0"/>
        <w:ind w:left="720"/>
        <w:rPr>
          <w:rFonts w:ascii="Arial Narrow" w:hAnsi="Arial Narrow" w:cs="Calibri"/>
        </w:rPr>
      </w:pPr>
      <w:r w:rsidRPr="00AC0454">
        <w:rPr>
          <w:rFonts w:ascii="Arial Narrow" w:hAnsi="Arial Narrow" w:cs="Arial"/>
          <w:b/>
          <w:lang w:val="sr-Latn-CS"/>
        </w:rPr>
        <w:t>ПРЕДМЕТ</w:t>
      </w:r>
      <w:r w:rsidRPr="00AC0454">
        <w:rPr>
          <w:rFonts w:ascii="Arial Narrow" w:hAnsi="Arial Narrow" w:cs="Arial"/>
          <w:lang w:val="sr-Latn-CS"/>
        </w:rPr>
        <w:t>: Појашњење конкурсне документације за</w:t>
      </w:r>
      <w:r w:rsidRPr="00AC0454">
        <w:rPr>
          <w:rFonts w:ascii="Arial Narrow" w:hAnsi="Arial Narrow" w:cs="Arial"/>
          <w:b/>
          <w:lang w:val="sr-Latn-CS"/>
        </w:rPr>
        <w:t xml:space="preserve"> </w:t>
      </w:r>
      <w:r w:rsidRPr="00AC0454">
        <w:rPr>
          <w:rFonts w:ascii="Arial Narrow" w:hAnsi="Arial Narrow" w:cs="Arial"/>
          <w:lang w:val="sr-Latn-CS"/>
        </w:rPr>
        <w:t xml:space="preserve">јавну набавку добара </w:t>
      </w:r>
      <w:r w:rsidRPr="00C206E9">
        <w:rPr>
          <w:rFonts w:ascii="Arial Narrow" w:hAnsi="Arial Narrow"/>
          <w:b/>
          <w:lang/>
        </w:rPr>
        <w:t>ОСТАЛОГ УГРАДНОГ МАТЕРИЈАЛА</w:t>
      </w:r>
      <w:r w:rsidRPr="00C206E9">
        <w:rPr>
          <w:rFonts w:ascii="Arial Narrow" w:hAnsi="Arial Narrow"/>
          <w:b/>
          <w:sz w:val="24"/>
          <w:szCs w:val="24"/>
          <w:lang w:val="sr-Latn-CS"/>
        </w:rPr>
        <w:t xml:space="preserve"> </w:t>
      </w:r>
      <w:r w:rsidRPr="00AC0454">
        <w:rPr>
          <w:rFonts w:ascii="Arial Narrow" w:hAnsi="Arial Narrow"/>
          <w:b/>
          <w:lang w:val="sr-Latn-CS"/>
        </w:rPr>
        <w:t xml:space="preserve">- ЈН </w:t>
      </w:r>
      <w:r w:rsidRPr="00AC0454">
        <w:rPr>
          <w:rFonts w:ascii="Arial Narrow" w:hAnsi="Arial Narrow" w:cs="Calibri"/>
          <w:b/>
        </w:rPr>
        <w:t>1.1.1</w:t>
      </w:r>
      <w:r>
        <w:rPr>
          <w:rFonts w:ascii="Arial Narrow" w:hAnsi="Arial Narrow" w:cs="Calibri"/>
          <w:b/>
        </w:rPr>
        <w:t>2</w:t>
      </w:r>
      <w:r w:rsidRPr="00AC0454">
        <w:rPr>
          <w:rFonts w:ascii="Arial Narrow" w:hAnsi="Arial Narrow" w:cs="Calibri"/>
          <w:b/>
        </w:rPr>
        <w:t>/2018</w:t>
      </w:r>
    </w:p>
    <w:p w:rsidR="00640369" w:rsidRPr="00AC0454" w:rsidRDefault="00640369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ab/>
      </w:r>
    </w:p>
    <w:p w:rsidR="00640369" w:rsidRPr="00AC0454" w:rsidRDefault="00640369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ab/>
        <w:t>У вези захтева за додатним појашњењем заинтересованог лица  упућеног путем електронске поште 1</w:t>
      </w:r>
      <w:r>
        <w:rPr>
          <w:rFonts w:ascii="Arial Narrow" w:hAnsi="Arial Narrow" w:cs="Arial"/>
          <w:lang w:val="sr-Latn-CS"/>
        </w:rPr>
        <w:t>6.8.</w:t>
      </w:r>
      <w:r w:rsidRPr="00AC0454">
        <w:rPr>
          <w:rFonts w:ascii="Arial Narrow" w:hAnsi="Arial Narrow" w:cs="Arial"/>
          <w:lang w:val="sr-Latn-CS"/>
        </w:rPr>
        <w:t>2018. год., а заведеног у Клиничком центру Ниш под дел бр.</w:t>
      </w:r>
      <w:r>
        <w:rPr>
          <w:rFonts w:ascii="Arial Narrow" w:hAnsi="Arial Narrow" w:cs="Arial"/>
          <w:lang w:val="sr-Latn-CS"/>
        </w:rPr>
        <w:t>26247</w:t>
      </w:r>
      <w:r w:rsidRPr="00AC0454">
        <w:rPr>
          <w:rFonts w:ascii="Arial Narrow" w:hAnsi="Arial Narrow" w:cs="Arial"/>
          <w:lang w:val="sr-Latn-CS"/>
        </w:rPr>
        <w:t>/п-</w:t>
      </w:r>
      <w:r>
        <w:rPr>
          <w:rFonts w:ascii="Arial Narrow" w:hAnsi="Arial Narrow" w:cs="Arial"/>
          <w:lang w:val="sr-Latn-CS"/>
        </w:rPr>
        <w:t>1</w:t>
      </w:r>
      <w:r w:rsidRPr="00AC0454">
        <w:rPr>
          <w:rFonts w:ascii="Arial Narrow" w:hAnsi="Arial Narrow" w:cs="Arial"/>
          <w:lang w:val="sr-Latn-CS"/>
        </w:rPr>
        <w:t xml:space="preserve"> дана 1</w:t>
      </w:r>
      <w:r>
        <w:rPr>
          <w:rFonts w:ascii="Arial Narrow" w:hAnsi="Arial Narrow" w:cs="Arial"/>
          <w:lang w:val="sr-Latn-CS"/>
        </w:rPr>
        <w:t>6.8</w:t>
      </w:r>
      <w:r w:rsidRPr="00AC0454">
        <w:rPr>
          <w:rFonts w:ascii="Arial Narrow" w:hAnsi="Arial Narrow" w:cs="Arial"/>
          <w:lang w:val="sr-Latn-CS"/>
        </w:rPr>
        <w:t xml:space="preserve">.2018. године, у коме поставља доле наведено питање: </w:t>
      </w:r>
    </w:p>
    <w:p w:rsidR="00640369" w:rsidRDefault="00640369" w:rsidP="002C5A35">
      <w:pPr>
        <w:spacing w:after="0" w:line="240" w:lineRule="auto"/>
        <w:rPr>
          <w:rFonts w:ascii="Arial Narrow" w:hAnsi="Arial Narrow" w:cs="Arial"/>
          <w:color w:val="000000"/>
          <w:lang/>
        </w:rPr>
      </w:pPr>
    </w:p>
    <w:p w:rsidR="00640369" w:rsidRDefault="00640369" w:rsidP="002C5A35">
      <w:pPr>
        <w:spacing w:after="0" w:line="240" w:lineRule="auto"/>
        <w:rPr>
          <w:rFonts w:ascii="Arial Narrow" w:hAnsi="Arial Narrow" w:cs="Arial"/>
          <w:color w:val="000000"/>
          <w:lang/>
        </w:rPr>
      </w:pPr>
      <w:r>
        <w:rPr>
          <w:rFonts w:ascii="Arial Narrow" w:hAnsi="Arial Narrow" w:cs="Arial"/>
          <w:color w:val="000000"/>
          <w:lang/>
        </w:rPr>
        <w:t>1.На коју јединицу мере се мисли у партији 47-Лапароскопија? Да ли се мисли на појединачни клипс или на кертриџ који садржи 6 клипсева.</w:t>
      </w:r>
    </w:p>
    <w:p w:rsidR="00640369" w:rsidRDefault="00640369" w:rsidP="002C5A35">
      <w:pPr>
        <w:spacing w:after="0"/>
        <w:ind w:firstLine="708"/>
        <w:jc w:val="both"/>
        <w:rPr>
          <w:rFonts w:ascii="Arial Narrow" w:hAnsi="Arial Narrow" w:cs="Arial"/>
          <w:lang/>
        </w:rPr>
      </w:pPr>
    </w:p>
    <w:p w:rsidR="00640369" w:rsidRDefault="00640369" w:rsidP="002C5A35">
      <w:pPr>
        <w:spacing w:after="0"/>
        <w:ind w:firstLine="708"/>
        <w:jc w:val="both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>Достављамо Вам следећи одговор:</w:t>
      </w:r>
    </w:p>
    <w:p w:rsidR="00640369" w:rsidRPr="000860B2" w:rsidRDefault="00640369" w:rsidP="002C5A35">
      <w:pPr>
        <w:spacing w:after="0"/>
        <w:ind w:firstLine="708"/>
        <w:jc w:val="both"/>
        <w:rPr>
          <w:rFonts w:ascii="Arial Narrow" w:hAnsi="Arial Narrow" w:cs="Arial"/>
          <w:lang/>
        </w:rPr>
      </w:pPr>
      <w:r>
        <w:rPr>
          <w:rFonts w:ascii="Arial Narrow" w:hAnsi="Arial Narrow" w:cs="Arial"/>
          <w:lang/>
        </w:rPr>
        <w:t>Наручилац је своје потребе у партији 47- Лапароскопија исказао у комадима.</w:t>
      </w:r>
    </w:p>
    <w:p w:rsidR="00640369" w:rsidRPr="00AC0454" w:rsidRDefault="00640369" w:rsidP="002F17D0">
      <w:pPr>
        <w:shd w:val="clear" w:color="auto" w:fill="FFFFFF"/>
        <w:jc w:val="both"/>
        <w:rPr>
          <w:rFonts w:ascii="Arial Narrow" w:hAnsi="Arial Narrow"/>
          <w:lang/>
        </w:rPr>
      </w:pPr>
      <w:r w:rsidRPr="00AC0454">
        <w:rPr>
          <w:rFonts w:ascii="Arial Narrow" w:hAnsi="Arial Narrow"/>
          <w:b/>
          <w:color w:val="222222"/>
        </w:rPr>
        <w:t> </w:t>
      </w:r>
      <w:r w:rsidRPr="00AC0454">
        <w:rPr>
          <w:rFonts w:ascii="Arial Narrow" w:hAnsi="Arial Narrow"/>
          <w:b/>
          <w:color w:val="222222"/>
          <w:lang/>
        </w:rPr>
        <w:tab/>
      </w:r>
    </w:p>
    <w:p w:rsidR="00640369" w:rsidRPr="00AC0454" w:rsidRDefault="00640369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640369" w:rsidRPr="00AC0454" w:rsidRDefault="00640369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640369" w:rsidRPr="00AC0454" w:rsidRDefault="00640369" w:rsidP="002C5A35">
      <w:pPr>
        <w:spacing w:after="0"/>
        <w:jc w:val="both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С поштовањем, </w:t>
      </w:r>
    </w:p>
    <w:p w:rsidR="00640369" w:rsidRPr="00AC0454" w:rsidRDefault="00640369" w:rsidP="002C5A35">
      <w:pPr>
        <w:spacing w:after="0"/>
        <w:ind w:left="6300"/>
        <w:rPr>
          <w:rFonts w:ascii="Arial Narrow" w:hAnsi="Arial Narrow"/>
          <w:lang w:val="sr-Latn-CS"/>
        </w:rPr>
      </w:pPr>
    </w:p>
    <w:p w:rsidR="00640369" w:rsidRPr="00AC0454" w:rsidRDefault="00640369" w:rsidP="002C5A35">
      <w:pPr>
        <w:spacing w:after="0"/>
        <w:ind w:left="6300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     Председник комисије </w:t>
      </w:r>
    </w:p>
    <w:p w:rsidR="00640369" w:rsidRPr="00AC0454" w:rsidRDefault="00640369" w:rsidP="002C5A35">
      <w:pPr>
        <w:spacing w:after="0"/>
        <w:ind w:left="6300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    ___________________</w:t>
      </w:r>
    </w:p>
    <w:p w:rsidR="00640369" w:rsidRPr="00AC0454" w:rsidRDefault="00640369" w:rsidP="002C5A35">
      <w:pPr>
        <w:spacing w:after="0"/>
        <w:ind w:firstLine="708"/>
        <w:rPr>
          <w:rFonts w:ascii="Arial Narrow" w:hAnsi="Arial Narrow" w:cs="Arial"/>
          <w:lang/>
        </w:rPr>
      </w:pPr>
    </w:p>
    <w:p w:rsidR="00640369" w:rsidRPr="00AC0454" w:rsidRDefault="00640369" w:rsidP="002C5A35">
      <w:pPr>
        <w:spacing w:after="0"/>
        <w:rPr>
          <w:rFonts w:ascii="Arial Narrow" w:hAnsi="Arial Narrow"/>
        </w:rPr>
      </w:pPr>
    </w:p>
    <w:p w:rsidR="00640369" w:rsidRPr="00AC0454" w:rsidRDefault="00640369">
      <w:pPr>
        <w:spacing w:after="0"/>
        <w:rPr>
          <w:rFonts w:ascii="Arial Narrow" w:hAnsi="Arial Narrow"/>
        </w:rPr>
      </w:pPr>
    </w:p>
    <w:sectPr w:rsidR="00640369" w:rsidRPr="00AC0454" w:rsidSect="001974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061"/>
    <w:rsid w:val="00013EAC"/>
    <w:rsid w:val="000860B2"/>
    <w:rsid w:val="00161F88"/>
    <w:rsid w:val="00197401"/>
    <w:rsid w:val="001E1B50"/>
    <w:rsid w:val="002C5A35"/>
    <w:rsid w:val="002F17D0"/>
    <w:rsid w:val="003F5D5F"/>
    <w:rsid w:val="004819CF"/>
    <w:rsid w:val="00484B9C"/>
    <w:rsid w:val="004A1912"/>
    <w:rsid w:val="005032FF"/>
    <w:rsid w:val="00533860"/>
    <w:rsid w:val="0058604D"/>
    <w:rsid w:val="005C41D6"/>
    <w:rsid w:val="005D5FE0"/>
    <w:rsid w:val="00640369"/>
    <w:rsid w:val="00724537"/>
    <w:rsid w:val="00793BCE"/>
    <w:rsid w:val="008156F7"/>
    <w:rsid w:val="008B7ACD"/>
    <w:rsid w:val="0094100C"/>
    <w:rsid w:val="00982BAD"/>
    <w:rsid w:val="009C1061"/>
    <w:rsid w:val="00A309A9"/>
    <w:rsid w:val="00AA6774"/>
    <w:rsid w:val="00AC0454"/>
    <w:rsid w:val="00BE270C"/>
    <w:rsid w:val="00C206E9"/>
    <w:rsid w:val="00C242A8"/>
    <w:rsid w:val="00C33E54"/>
    <w:rsid w:val="00DF61C5"/>
    <w:rsid w:val="00E7425C"/>
    <w:rsid w:val="00F0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uiPriority w:val="99"/>
    <w:rsid w:val="003F5D5F"/>
    <w:rPr>
      <w:rFonts w:ascii="Arial Narrow" w:hAnsi="Arial Narro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2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</Pages>
  <Words>109</Words>
  <Characters>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Windows User</cp:lastModifiedBy>
  <cp:revision>23</cp:revision>
  <cp:lastPrinted>2018-04-23T20:55:00Z</cp:lastPrinted>
  <dcterms:created xsi:type="dcterms:W3CDTF">2018-04-17T21:32:00Z</dcterms:created>
  <dcterms:modified xsi:type="dcterms:W3CDTF">2018-08-20T07:46:00Z</dcterms:modified>
</cp:coreProperties>
</file>